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6B4E9C66" w:rsidR="00D309CC" w:rsidRPr="009F0E8D" w:rsidRDefault="00D309CC" w:rsidP="00D46431">
      <w:pPr>
        <w:pStyle w:val="CH"/>
      </w:pPr>
      <w:bookmarkStart w:id="0" w:name="historyclause"/>
      <w:r w:rsidRPr="009F0E8D">
        <w:t>3GPP RAN</w:t>
      </w:r>
      <w:r w:rsidR="00CF20E3" w:rsidRPr="009F0E8D">
        <w:t xml:space="preserve"> </w:t>
      </w:r>
      <w:r w:rsidRPr="009F0E8D">
        <w:t>WG</w:t>
      </w:r>
      <w:r w:rsidR="009F0E8D" w:rsidRPr="009F0E8D">
        <w:t>4</w:t>
      </w:r>
      <w:r w:rsidRPr="009F0E8D">
        <w:t xml:space="preserve"> Meeting #</w:t>
      </w:r>
      <w:r w:rsidR="009F0E8D" w:rsidRPr="009F0E8D">
        <w:t>9</w:t>
      </w:r>
      <w:r w:rsidR="00472271">
        <w:t>8</w:t>
      </w:r>
      <w:r w:rsidR="00331EE3">
        <w:t>-e</w:t>
      </w:r>
      <w:r w:rsidRPr="009F0E8D">
        <w:tab/>
      </w:r>
      <w:r w:rsidR="00D46431" w:rsidRPr="009F0E8D">
        <w:tab/>
      </w:r>
      <w:r w:rsidR="004F15AC" w:rsidRPr="004F15AC">
        <w:t>R4-2100511</w:t>
      </w:r>
    </w:p>
    <w:p w14:paraId="50DC9730" w14:textId="430C0BCA" w:rsidR="00D309CC" w:rsidRPr="00FD166F" w:rsidRDefault="005B0B43" w:rsidP="00D46431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4960AD">
        <w:t xml:space="preserve">25th </w:t>
      </w:r>
      <w:r w:rsidR="00472271" w:rsidRPr="00472271">
        <w:t>Jan</w:t>
      </w:r>
      <w:r w:rsidR="00472271">
        <w:t xml:space="preserve">uary </w:t>
      </w:r>
      <w:r w:rsidR="004960AD">
        <w:t>–</w:t>
      </w:r>
      <w:r w:rsidR="00472271">
        <w:t xml:space="preserve"> </w:t>
      </w:r>
      <w:r w:rsidR="004960AD">
        <w:t xml:space="preserve">5th </w:t>
      </w:r>
      <w:r w:rsidR="00472271" w:rsidRPr="00472271">
        <w:t>Feb</w:t>
      </w:r>
      <w:r w:rsidR="00472271">
        <w:t>ruary</w:t>
      </w:r>
      <w:r w:rsidR="00472271" w:rsidRPr="00472271">
        <w:t xml:space="preserve"> 2021</w:t>
      </w:r>
      <w:r w:rsidR="00D46431"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CE58DB7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8B5422">
        <w:t>7</w:t>
      </w:r>
      <w:r w:rsidR="00AD084F">
        <w:t>.1.1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0CC8845" w:rsidR="00D309CC" w:rsidRDefault="00D309CC" w:rsidP="005619F8">
      <w:pPr>
        <w:pStyle w:val="CH"/>
        <w:ind w:left="2268" w:hanging="2268"/>
      </w:pPr>
      <w:r w:rsidRPr="0008103A">
        <w:t>Title:</w:t>
      </w:r>
      <w:r w:rsidRPr="0008103A">
        <w:tab/>
      </w:r>
      <w:r w:rsidR="008B5422" w:rsidRPr="008B5422">
        <w:t xml:space="preserve">NR-U wideband </w:t>
      </w:r>
      <w:r w:rsidR="00472271">
        <w:t>operation and intra-carrier guard bands</w:t>
      </w:r>
    </w:p>
    <w:p w14:paraId="052B1E0C" w14:textId="32C49995" w:rsidR="00104BC6" w:rsidRDefault="00104BC6" w:rsidP="00D309CC">
      <w:pPr>
        <w:pStyle w:val="CH"/>
      </w:pPr>
      <w:r>
        <w:t>WI/SI:</w:t>
      </w:r>
      <w:r>
        <w:tab/>
      </w:r>
      <w:proofErr w:type="spellStart"/>
      <w:r w:rsidR="005619F8" w:rsidRPr="005619F8">
        <w:t>NR_unlic</w:t>
      </w:r>
      <w:proofErr w:type="spellEnd"/>
    </w:p>
    <w:p w14:paraId="6C6D1281" w14:textId="182CACBE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1729FA">
        <w:t>Rel-</w:t>
      </w:r>
      <w:r w:rsidR="001729FA" w:rsidRPr="001729FA">
        <w:t>16</w:t>
      </w:r>
    </w:p>
    <w:p w14:paraId="2E4E044D" w14:textId="1E179A88" w:rsidR="00D309CC" w:rsidRDefault="00D309CC" w:rsidP="00D309CC">
      <w:pPr>
        <w:pStyle w:val="CH"/>
      </w:pPr>
      <w:r>
        <w:t>Document for:</w:t>
      </w:r>
      <w:r>
        <w:tab/>
      </w:r>
      <w:r w:rsidR="00331EE3">
        <w:t>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6130B09" w14:textId="2BDB28F7" w:rsidR="00FE4478" w:rsidRDefault="00FE4478" w:rsidP="008E7986">
      <w:r>
        <w:t xml:space="preserve">NR-U WI </w:t>
      </w:r>
      <w:r w:rsidR="00655891">
        <w:fldChar w:fldCharType="begin"/>
      </w:r>
      <w:r w:rsidR="00655891">
        <w:instrText xml:space="preserve"> REF _Ref40269250 \r \h </w:instrText>
      </w:r>
      <w:r w:rsidR="00655891">
        <w:fldChar w:fldCharType="separate"/>
      </w:r>
      <w:r w:rsidR="00655891">
        <w:t>[1]</w:t>
      </w:r>
      <w:r w:rsidR="00655891">
        <w:fldChar w:fldCharType="end"/>
      </w:r>
      <w:r w:rsidR="00655891">
        <w:t xml:space="preserve"> </w:t>
      </w:r>
      <w:r w:rsidR="004F15AC">
        <w:t>specified</w:t>
      </w:r>
      <w:r>
        <w:t xml:space="preserve"> how the NR technology can be used on the unlicensed spectrum thus </w:t>
      </w:r>
      <w:r w:rsidR="00D9381C">
        <w:t>offering operators more resources in frequency bands, such as</w:t>
      </w:r>
      <w:r>
        <w:t xml:space="preserve"> </w:t>
      </w:r>
      <w:r w:rsidR="00441776">
        <w:t>5GHz</w:t>
      </w:r>
      <w:r w:rsidR="00D9381C">
        <w:t xml:space="preserve"> and 6GHz. Unlike licensed bands, co-existence with other technologies and systems must be ensured in unlicensed spectrum, for which a common procedure known</w:t>
      </w:r>
      <w:r w:rsidR="00441776">
        <w:t xml:space="preserve"> </w:t>
      </w:r>
      <w:r w:rsidR="00D9381C">
        <w:t xml:space="preserve">as listen-before-talk (LBT) is performed individually for every LBT sub-band of 20MHz whenever a transmission takes place. To optimise NR-U performance over larger channel bandwidths, a new feature called wide-band operation was devised, which enables larger channel bandwidths (e.g. </w:t>
      </w:r>
      <w:proofErr w:type="gramStart"/>
      <w:r w:rsidR="00D9381C">
        <w:t>40..</w:t>
      </w:r>
      <w:proofErr w:type="gramEnd"/>
      <w:r w:rsidR="00D9381C">
        <w:t xml:space="preserve">80MHz) and at the same time allows for performing the LBT procedure in </w:t>
      </w:r>
      <w:r w:rsidR="002F340B">
        <w:t xml:space="preserve">chunk of </w:t>
      </w:r>
      <w:r w:rsidR="00D9381C">
        <w:t xml:space="preserve">20MHz sub-bands. </w:t>
      </w:r>
    </w:p>
    <w:p w14:paraId="639F844B" w14:textId="66815A01" w:rsidR="00BA1405" w:rsidRDefault="00BA1405" w:rsidP="008E7986">
      <w:r>
        <w:t>During the RAN4#97 meeting, two DL wide</w:t>
      </w:r>
      <w:r w:rsidR="00440041">
        <w:t>-</w:t>
      </w:r>
      <w:r>
        <w:t xml:space="preserve">band transmission modes were agreed for NR-U: </w:t>
      </w:r>
      <w:r w:rsidR="001713A8">
        <w:t xml:space="preserve">a) when a UE receives data assuming that LBT has succeeded in all the RB sets (baseline NR-U operation), and when a UE receives data only in particular RB sets because of LBT failure (optional with capability signalling).  </w:t>
      </w:r>
      <w:r w:rsidR="009C0F3D">
        <w:t xml:space="preserve">RAN WG4 also discussed about the relationship between different NR-U transmission modes and intra-carrier guard band configurations, but no conclusion was reached on that matter. </w:t>
      </w:r>
      <w:r w:rsidR="001713A8">
        <w:t xml:space="preserve"> </w:t>
      </w:r>
    </w:p>
    <w:p w14:paraId="06E92CC7" w14:textId="587BC54A" w:rsidR="008E7986" w:rsidRDefault="009C0F3D" w:rsidP="008E7986">
      <w:r>
        <w:t>In</w:t>
      </w:r>
      <w:r w:rsidR="00655891">
        <w:t xml:space="preserve"> this discussion paper we </w:t>
      </w:r>
      <w:r>
        <w:t>present our further considerations on practical differences between different NR-U transmission modes and suggest several logical changes to the intra-cell guard band configuration</w:t>
      </w:r>
      <w:r w:rsidR="00655891">
        <w:t>.</w:t>
      </w:r>
      <w:r w:rsidR="00DE7963">
        <w:t xml:space="preserve"> </w:t>
      </w:r>
    </w:p>
    <w:p w14:paraId="6FCA7FDF" w14:textId="3AEDB1A2" w:rsidR="00AD5712" w:rsidRDefault="00AD5712" w:rsidP="008E7986"/>
    <w:p w14:paraId="4BC47183" w14:textId="77777777" w:rsidR="009C0F3D" w:rsidRDefault="009C0F3D" w:rsidP="008E7986"/>
    <w:p w14:paraId="3A67921B" w14:textId="6126B4DA" w:rsidR="008E7986" w:rsidRDefault="008E7986" w:rsidP="008E7986">
      <w:pPr>
        <w:pStyle w:val="Heading1"/>
      </w:pPr>
      <w:r>
        <w:t>2</w:t>
      </w:r>
      <w:r>
        <w:tab/>
      </w:r>
      <w:r w:rsidR="00D9381C">
        <w:t xml:space="preserve">Wide-band </w:t>
      </w:r>
      <w:r w:rsidR="00440041">
        <w:t>operation</w:t>
      </w:r>
      <w:r w:rsidR="00D9381C">
        <w:t xml:space="preserve"> </w:t>
      </w:r>
      <w:r w:rsidR="000946C6">
        <w:t>and intra-carrier guard bands</w:t>
      </w:r>
      <w:r w:rsidR="00AD084F">
        <w:t xml:space="preserve"> </w:t>
      </w:r>
    </w:p>
    <w:p w14:paraId="5F6E4152" w14:textId="5BBABDBD" w:rsidR="004B5392" w:rsidRDefault="004B5392" w:rsidP="00602A59">
      <w:r>
        <w:t>As mentioned in the Introduction part, wide-band operation allows for configuring a larg</w:t>
      </w:r>
      <w:r w:rsidR="005532C0">
        <w:t>e</w:t>
      </w:r>
      <w:r>
        <w:t xml:space="preserve"> channel bandwidth that spans over several 20MHz LBT sub-bands. The premise idea is that if the LBT procedure fails in one of the sub-bands, the data still can be scheduled in other sub-bands. </w:t>
      </w:r>
      <w:r w:rsidR="008B5422">
        <w:t>Furthermore</w:t>
      </w:r>
      <w:r>
        <w:t xml:space="preserve">, </w:t>
      </w:r>
      <w:r w:rsidR="00AD5712">
        <w:t xml:space="preserve">if </w:t>
      </w:r>
      <w:r w:rsidR="00470FED">
        <w:t xml:space="preserve">the </w:t>
      </w:r>
      <w:r w:rsidR="00AD5712">
        <w:t xml:space="preserve">LBT procedure passes for several </w:t>
      </w:r>
      <w:r>
        <w:t xml:space="preserve">contiguous </w:t>
      </w:r>
      <w:r w:rsidR="00AD5712">
        <w:t>sub-bands, then data can be also scheduled in intra-carrier</w:t>
      </w:r>
      <w:r>
        <w:t xml:space="preserve"> guard bands</w:t>
      </w:r>
      <w:r w:rsidR="005532C0">
        <w:t>.</w:t>
      </w:r>
      <w:r w:rsidR="00AD5712">
        <w:t xml:space="preserve"> </w:t>
      </w:r>
      <w:r>
        <w:t xml:space="preserve">Figure </w:t>
      </w:r>
      <w:r w:rsidR="001713A8">
        <w:t>2-</w:t>
      </w:r>
      <w:r>
        <w:t>1 below</w:t>
      </w:r>
      <w:r w:rsidR="00132538">
        <w:t xml:space="preserve"> presents different outcomes of the LBT procedure for the 60MHz channel. </w:t>
      </w:r>
    </w:p>
    <w:p w14:paraId="1C207246" w14:textId="73A2D0A2" w:rsidR="009C0F3D" w:rsidRDefault="001713A8" w:rsidP="00602A59">
      <w:r>
        <w:t>It should be noted that from the UE perspective, only the first sub-case is supported as the baseline NR-U operation</w:t>
      </w:r>
      <w:r w:rsidR="00440041">
        <w:t xml:space="preserve">, </w:t>
      </w:r>
      <w:proofErr w:type="gramStart"/>
      <w:r w:rsidR="00440041">
        <w:t>i.e.</w:t>
      </w:r>
      <w:proofErr w:type="gramEnd"/>
      <w:r>
        <w:t xml:space="preserve"> a UE can receive data only if LBT on all the sub-bands succeed. </w:t>
      </w:r>
      <w:r w:rsidR="004F15AC">
        <w:t>To support data reception on a sub-set of LBT sub-bands</w:t>
      </w:r>
      <w:r w:rsidR="00440041">
        <w:t xml:space="preserve">, </w:t>
      </w:r>
      <w:r w:rsidR="004F15AC">
        <w:t xml:space="preserve">an </w:t>
      </w:r>
      <w:r w:rsidR="00440041">
        <w:t>optional UE capabilit</w:t>
      </w:r>
      <w:r w:rsidR="004F15AC">
        <w:t xml:space="preserve">y FG4-2 was agreed by RAN WG4 that indicates whether </w:t>
      </w:r>
      <w:r w:rsidR="004F15AC">
        <w:t>a UE can receive data when LBT does not succeed on all the sub-bands</w:t>
      </w:r>
      <w:r w:rsidR="004F15AC">
        <w:t xml:space="preserve">. In addition to that, another UE capability FG4-1 was added that indicates </w:t>
      </w:r>
      <w:r w:rsidR="00440041">
        <w:t xml:space="preserve">whether a UE can receive data in intra-carrier guard bands if LBT has succeeded for several contiguous sub-bands.  </w:t>
      </w:r>
      <w:r>
        <w:t xml:space="preserve"> </w:t>
      </w:r>
    </w:p>
    <w:p w14:paraId="7C970313" w14:textId="3B65B4AC" w:rsidR="00440041" w:rsidRDefault="00440041" w:rsidP="000946C6">
      <w:pPr>
        <w:pStyle w:val="Observation"/>
      </w:pPr>
      <w:r>
        <w:t>Observation 1a:</w:t>
      </w:r>
      <w:r>
        <w:tab/>
        <w:t xml:space="preserve">From the UE perspective, baseline NR-U functionality assumes that a UE </w:t>
      </w:r>
      <w:r w:rsidR="000946C6">
        <w:t xml:space="preserve">can </w:t>
      </w:r>
      <w:r>
        <w:t>receive data only if LBT succeeds in all the sub-bands.</w:t>
      </w:r>
    </w:p>
    <w:p w14:paraId="0B08A0DD" w14:textId="72986DAE" w:rsidR="00440041" w:rsidRDefault="00440041" w:rsidP="000946C6">
      <w:pPr>
        <w:pStyle w:val="Observation"/>
      </w:pPr>
      <w:r>
        <w:t xml:space="preserve">Observation </w:t>
      </w:r>
      <w:r w:rsidR="000946C6">
        <w:t>1</w:t>
      </w:r>
      <w:r>
        <w:t>b:</w:t>
      </w:r>
      <w:r>
        <w:tab/>
        <w:t xml:space="preserve">There are additional optional UE capabilities that indicate whether a UE can receive data if one or more </w:t>
      </w:r>
      <w:r w:rsidR="000946C6">
        <w:t xml:space="preserve">LBT </w:t>
      </w:r>
      <w:r>
        <w:t>sub-bands have failed and whether a UE can receive data in intra-carrier guard bands.</w:t>
      </w:r>
    </w:p>
    <w:p w14:paraId="0AF56C19" w14:textId="77777777" w:rsidR="00440041" w:rsidRDefault="00440041" w:rsidP="00602A59"/>
    <w:p w14:paraId="3A70977F" w14:textId="73426878" w:rsidR="00132538" w:rsidRDefault="00132538" w:rsidP="00132538">
      <w:pPr>
        <w:jc w:val="center"/>
      </w:pPr>
      <w:r>
        <w:rPr>
          <w:noProof/>
        </w:rPr>
        <w:lastRenderedPageBreak/>
        <w:drawing>
          <wp:inline distT="0" distB="0" distL="0" distR="0" wp14:anchorId="48E9A8B6" wp14:editId="572BACA4">
            <wp:extent cx="3038475" cy="38260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se_60.eps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456" cy="41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263A9" w14:textId="7CDE6ABD" w:rsidR="005C5495" w:rsidRDefault="005C5495" w:rsidP="00132538">
      <w:pPr>
        <w:jc w:val="center"/>
      </w:pPr>
      <w:r>
        <w:rPr>
          <w:noProof/>
        </w:rPr>
        <w:drawing>
          <wp:inline distT="0" distB="0" distL="0" distR="0" wp14:anchorId="3CED51B0" wp14:editId="07EF4C87">
            <wp:extent cx="3057525" cy="391031"/>
            <wp:effectExtent l="0" t="0" r="0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ase_60_20p_40f.eps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3286" cy="422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1D29C" w14:textId="16045F18" w:rsidR="005C5495" w:rsidRDefault="005C5495" w:rsidP="00132538">
      <w:pPr>
        <w:jc w:val="center"/>
      </w:pPr>
      <w:r>
        <w:rPr>
          <w:noProof/>
        </w:rPr>
        <w:drawing>
          <wp:inline distT="0" distB="0" distL="0" distR="0" wp14:anchorId="40C0EBBE" wp14:editId="27781A2A">
            <wp:extent cx="3067050" cy="38620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ase_60_40f_20p.eps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3556" cy="44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062D2" w14:textId="09B902C8" w:rsidR="004B5392" w:rsidRDefault="00132538" w:rsidP="004B5392">
      <w:pPr>
        <w:jc w:val="center"/>
      </w:pPr>
      <w:r>
        <w:rPr>
          <w:noProof/>
        </w:rPr>
        <w:drawing>
          <wp:inline distT="0" distB="0" distL="0" distR="0" wp14:anchorId="19AC660F" wp14:editId="64ED2F68">
            <wp:extent cx="3067050" cy="3862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e_60_40_20.eps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121" cy="40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C39F9" w14:textId="2E3211A6" w:rsidR="00EE40A1" w:rsidRDefault="004B5392" w:rsidP="005C5495">
      <w:pPr>
        <w:jc w:val="center"/>
      </w:pPr>
      <w:r>
        <w:rPr>
          <w:noProof/>
        </w:rPr>
        <w:drawing>
          <wp:inline distT="0" distB="0" distL="0" distR="0" wp14:anchorId="0EC790C8" wp14:editId="47290728">
            <wp:extent cx="3067050" cy="3862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se3_60_20_40.eps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9740" cy="42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FE75F" w14:textId="5744F545" w:rsidR="00132538" w:rsidRDefault="00132538" w:rsidP="004B5392">
      <w:pPr>
        <w:jc w:val="center"/>
      </w:pPr>
      <w:r>
        <w:rPr>
          <w:noProof/>
        </w:rPr>
        <w:drawing>
          <wp:inline distT="0" distB="0" distL="0" distR="0" wp14:anchorId="0B823EF2" wp14:editId="2DF3EAEE">
            <wp:extent cx="3067050" cy="3862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se2_60_20_20_20.eps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8259" cy="41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1214A" w14:textId="00F369F1" w:rsidR="004B5392" w:rsidRDefault="004B5392" w:rsidP="004B5392">
      <w:pPr>
        <w:pStyle w:val="TF"/>
      </w:pPr>
      <w:r>
        <w:t xml:space="preserve">Figure </w:t>
      </w:r>
      <w:r w:rsidR="00876725">
        <w:t>2-</w:t>
      </w:r>
      <w:r>
        <w:t xml:space="preserve">1: Exemplary </w:t>
      </w:r>
      <w:r w:rsidR="00132538">
        <w:t xml:space="preserve">outcome of LBT for </w:t>
      </w:r>
      <w:r>
        <w:t xml:space="preserve">wide-band operation </w:t>
      </w:r>
      <w:r w:rsidR="00132538">
        <w:t>over</w:t>
      </w:r>
      <w:r>
        <w:t xml:space="preserve"> 60MHz channel. </w:t>
      </w:r>
    </w:p>
    <w:p w14:paraId="5B869232" w14:textId="77777777" w:rsidR="00CD1DAA" w:rsidRDefault="00CD1DAA" w:rsidP="00602A59"/>
    <w:p w14:paraId="5BDF32CB" w14:textId="7BD8C480" w:rsidR="005532C0" w:rsidRDefault="00CD1DAA" w:rsidP="00602A59">
      <w:r>
        <w:t xml:space="preserve">While configuring </w:t>
      </w:r>
      <w:r w:rsidR="00470FED">
        <w:t xml:space="preserve">the </w:t>
      </w:r>
      <w:r>
        <w:t>NR-U operation, the base station signals the size of intra-carrier guard bands whereupon they can be zero, as follows from TS 38.101-1</w:t>
      </w:r>
      <w:r w:rsidR="00663AFB">
        <w:t xml:space="preserve"> (see an excerpt below)</w:t>
      </w:r>
      <w:r>
        <w:t xml:space="preserve">. </w:t>
      </w:r>
      <w:r w:rsidR="004F15AC">
        <w:t>If</w:t>
      </w:r>
      <w:r w:rsidR="00663AFB">
        <w:t xml:space="preserve"> a UE supports only the baseline NR-U wide-band functionality, </w:t>
      </w:r>
      <w:proofErr w:type="gramStart"/>
      <w:r w:rsidR="004F15AC">
        <w:t>i.e.</w:t>
      </w:r>
      <w:proofErr w:type="gramEnd"/>
      <w:r w:rsidR="004F15AC">
        <w:t xml:space="preserve"> </w:t>
      </w:r>
      <w:r w:rsidR="004F15AC">
        <w:t>data can be received only if LBT succeeds in all the sub-bands</w:t>
      </w:r>
      <w:r w:rsidR="004F15AC">
        <w:t>,</w:t>
      </w:r>
      <w:r w:rsidR="004F15AC">
        <w:t xml:space="preserve"> then this mode of operation is very close if not identical to the legacy NR operation, which does not have any concept of intra-carrier guard bands.</w:t>
      </w:r>
      <w:r w:rsidR="004F15AC">
        <w:t xml:space="preserve"> In other words, a UE</w:t>
      </w:r>
      <w:r w:rsidR="00663AFB">
        <w:t xml:space="preserve"> does not anticipate non-zero intra-cell guard band size because there is no use case or a scenario in which that information would be needed. </w:t>
      </w:r>
    </w:p>
    <w:p w14:paraId="1672A2DC" w14:textId="131CC8A1" w:rsidR="00CD1DAA" w:rsidRPr="00CD1DAA" w:rsidRDefault="00CD1DAA" w:rsidP="00663AFB">
      <w:pPr>
        <w:ind w:left="567"/>
      </w:pPr>
      <w:r w:rsidRPr="00CD1DAA">
        <w:t>If</w:t>
      </w:r>
      <w:r w:rsidRPr="00CD1DAA">
        <w:rPr>
          <w:lang w:val="en-US"/>
        </w:rPr>
        <w:t xml:space="preserve"> the UE is configured with zero width intra-cell guard bands for the uplink and downlink by the </w:t>
      </w:r>
      <w:r w:rsidRPr="00CD1DAA">
        <w:t xml:space="preserve">IE </w:t>
      </w:r>
      <w:proofErr w:type="spellStart"/>
      <w:r w:rsidRPr="00CD1DAA">
        <w:rPr>
          <w:i/>
          <w:iCs/>
        </w:rPr>
        <w:t>intraCellGuardBands</w:t>
      </w:r>
      <w:r w:rsidRPr="00CD1DAA">
        <w:rPr>
          <w:i/>
        </w:rPr>
        <w:t>UL</w:t>
      </w:r>
      <w:proofErr w:type="spellEnd"/>
      <w:r w:rsidRPr="00CD1DAA">
        <w:rPr>
          <w:i/>
        </w:rPr>
        <w:t>-List</w:t>
      </w:r>
      <w:r w:rsidRPr="00CD1DAA">
        <w:t xml:space="preserve"> and </w:t>
      </w:r>
      <w:proofErr w:type="spellStart"/>
      <w:r w:rsidRPr="00CD1DAA">
        <w:rPr>
          <w:i/>
        </w:rPr>
        <w:t>intraCellGuardBandsDL</w:t>
      </w:r>
      <w:proofErr w:type="spellEnd"/>
      <w:r w:rsidRPr="00CD1DAA">
        <w:rPr>
          <w:i/>
        </w:rPr>
        <w:t>-List</w:t>
      </w:r>
      <w:r w:rsidRPr="00CD1DAA">
        <w:t xml:space="preserve"> [7] </w:t>
      </w:r>
      <w:r w:rsidRPr="00CD1DAA">
        <w:rPr>
          <w:lang w:val="en-US"/>
        </w:rPr>
        <w:t xml:space="preserve">on a carrier greater than 20 MHz, the </w:t>
      </w:r>
      <w:r w:rsidRPr="00CD1DAA">
        <w:t>maximum transmission bandwidth configuration for the uplink and downlink shall be in accordance with clause 5.3.2 with a minimum inter-cell guard band of the UE channel bandwidth as specified in Table 5.3.3-1.</w:t>
      </w:r>
    </w:p>
    <w:p w14:paraId="0A29ACE5" w14:textId="6758DD64" w:rsidR="00470FED" w:rsidRDefault="00470FED" w:rsidP="00602A59"/>
    <w:p w14:paraId="3A0D78D8" w14:textId="77777777" w:rsidR="00470FED" w:rsidRDefault="00470FED" w:rsidP="00470FED">
      <w:pPr>
        <w:pStyle w:val="Observation"/>
      </w:pPr>
      <w:bookmarkStart w:id="1" w:name="_Toc54384642"/>
      <w:bookmarkStart w:id="2" w:name="_Toc61271680"/>
      <w:r>
        <w:t>Observation 2a:</w:t>
      </w:r>
      <w:r>
        <w:tab/>
        <w:t>There are NR-U wide-band transmission modes, in which intra-carrier guard band configuration is not needed (or logically speaking, the intra-carrier guard bands are of size zero).</w:t>
      </w:r>
      <w:bookmarkEnd w:id="1"/>
      <w:bookmarkEnd w:id="2"/>
    </w:p>
    <w:p w14:paraId="573226F5" w14:textId="3DF30487" w:rsidR="00470FED" w:rsidRDefault="00470FED" w:rsidP="00602A59"/>
    <w:p w14:paraId="606C2DC5" w14:textId="4D56BE12" w:rsidR="00CD1DAA" w:rsidRDefault="00470FED" w:rsidP="00602A59">
      <w:r>
        <w:t xml:space="preserve">It should be also noted that the latest version of TS 38.101-1 specifies that if intra-cell guard bands are not signalled, then default </w:t>
      </w:r>
      <w:r w:rsidR="007616C1">
        <w:t xml:space="preserve">nominal </w:t>
      </w:r>
      <w:r>
        <w:t xml:space="preserve">non-zero size applies. This however </w:t>
      </w:r>
      <w:r w:rsidR="007616C1">
        <w:t>somewhat</w:t>
      </w:r>
      <w:r>
        <w:t xml:space="preserve"> contradicts to the </w:t>
      </w:r>
      <w:r w:rsidR="007616C1">
        <w:t xml:space="preserve">latest RAN WG4 agreements on the available transmission modes. If a UE capability to receive data in a sub-set of succeeded LBT sub-bands is controlled by the corresponding optional capability and the default baseline behaviour assumes that all LBT sub-bands must succeed, then it is more logical to assume that default intra-cell guard band configuration corresponds to zero width guard bands. </w:t>
      </w:r>
      <w:r>
        <w:t xml:space="preserve"> </w:t>
      </w:r>
    </w:p>
    <w:p w14:paraId="3B94DD4F" w14:textId="16E86BA7" w:rsidR="00212AB3" w:rsidRDefault="00FB4E37" w:rsidP="00663AFB">
      <w:pPr>
        <w:pStyle w:val="Observation"/>
      </w:pPr>
      <w:bookmarkStart w:id="3" w:name="_Toc53323885"/>
      <w:bookmarkStart w:id="4" w:name="_Toc53324288"/>
      <w:bookmarkStart w:id="5" w:name="_Toc53326773"/>
      <w:bookmarkStart w:id="6" w:name="_Toc53692376"/>
      <w:bookmarkStart w:id="7" w:name="_Toc53692794"/>
      <w:bookmarkStart w:id="8" w:name="_Toc53693457"/>
      <w:bookmarkStart w:id="9" w:name="_Toc54179178"/>
      <w:bookmarkStart w:id="10" w:name="_Toc54180912"/>
      <w:bookmarkStart w:id="11" w:name="_Toc54284428"/>
      <w:bookmarkStart w:id="12" w:name="_Toc54383817"/>
      <w:bookmarkStart w:id="13" w:name="_Toc54384571"/>
      <w:r>
        <w:t>Observation 2b:</w:t>
      </w:r>
      <w:r>
        <w:tab/>
        <w:t>Logically speaking, the default intra-carrier guard band configuration should correspond to zero width guard bands, while non-zero guard bands can be configured when a UE supports the corresponding wide-band transmission modes.</w:t>
      </w:r>
      <w:r w:rsidR="00112DB5">
        <w:t xml:space="preserve">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76AE45" w14:textId="77777777" w:rsidR="00470FED" w:rsidRDefault="00470FED" w:rsidP="00663AFB">
      <w:pPr>
        <w:pStyle w:val="Observation"/>
      </w:pPr>
    </w:p>
    <w:p w14:paraId="20D036C7" w14:textId="60776664" w:rsidR="008E1DFC" w:rsidRDefault="00212AB3" w:rsidP="00212AB3">
      <w:pPr>
        <w:pStyle w:val="Proposal"/>
      </w:pPr>
      <w:bookmarkStart w:id="14" w:name="_Toc54383818"/>
      <w:bookmarkStart w:id="15" w:name="_Toc54384572"/>
      <w:bookmarkStart w:id="16" w:name="_Toc54384643"/>
      <w:bookmarkStart w:id="17" w:name="_Toc61271681"/>
      <w:bookmarkStart w:id="18" w:name="_Toc61273236"/>
      <w:bookmarkStart w:id="19" w:name="_Toc61274693"/>
      <w:bookmarkStart w:id="20" w:name="_Toc53323886"/>
      <w:bookmarkStart w:id="21" w:name="_Toc53324289"/>
      <w:bookmarkStart w:id="22" w:name="_Toc53326774"/>
      <w:bookmarkStart w:id="23" w:name="_Toc53692377"/>
      <w:bookmarkStart w:id="24" w:name="_Toc53692795"/>
      <w:bookmarkStart w:id="25" w:name="_Toc53693458"/>
      <w:bookmarkStart w:id="26" w:name="_Toc54179179"/>
      <w:bookmarkStart w:id="27" w:name="_Toc54180913"/>
      <w:bookmarkStart w:id="28" w:name="_Toc54284429"/>
      <w:r>
        <w:t>Proposal:</w:t>
      </w:r>
      <w:r>
        <w:tab/>
      </w:r>
      <w:r w:rsidR="00FB4E37">
        <w:t xml:space="preserve">Introduce the corresponding changes to TS 38.101-1 and inform, if needed, RAN WG2 </w:t>
      </w:r>
      <w:r w:rsidR="00470FED">
        <w:t>to align TS 38.101-1 and TS 38.331</w:t>
      </w:r>
      <w:r w:rsidR="008E1DFC">
        <w:t>.</w:t>
      </w:r>
      <w:bookmarkEnd w:id="14"/>
      <w:bookmarkEnd w:id="15"/>
      <w:bookmarkEnd w:id="16"/>
      <w:bookmarkEnd w:id="17"/>
      <w:bookmarkEnd w:id="18"/>
      <w:bookmarkEnd w:id="19"/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AC71ADC" w14:textId="34977E19" w:rsidR="006518DA" w:rsidRPr="00BE414D" w:rsidRDefault="006518DA" w:rsidP="00FB4E37">
      <w:pPr>
        <w:pStyle w:val="Proposal"/>
        <w:ind w:left="0" w:firstLine="0"/>
      </w:pPr>
    </w:p>
    <w:p w14:paraId="34C99636" w14:textId="0D5E0C54" w:rsidR="008E7986" w:rsidRDefault="008D3B0B" w:rsidP="008E7986">
      <w:pPr>
        <w:pStyle w:val="Heading1"/>
      </w:pPr>
      <w:r>
        <w:lastRenderedPageBreak/>
        <w:t>3</w:t>
      </w:r>
      <w:r w:rsidR="008E7986">
        <w:tab/>
        <w:t>Conclusions</w:t>
      </w:r>
    </w:p>
    <w:p w14:paraId="001A58A1" w14:textId="2B4EF893" w:rsidR="00E72324" w:rsidRDefault="00515AE4" w:rsidP="00E72324">
      <w:r>
        <w:t xml:space="preserve">In this discussion paper we have presented our further considerations for </w:t>
      </w:r>
      <w:r w:rsidR="00194772">
        <w:t xml:space="preserve">NR-U </w:t>
      </w:r>
      <w:r w:rsidR="00EA1F10">
        <w:t xml:space="preserve">wide-band </w:t>
      </w:r>
      <w:r w:rsidR="007616C1">
        <w:t>operation and the intra-carrier guard bands</w:t>
      </w:r>
      <w:r w:rsidR="00EA1F10">
        <w:t xml:space="preserve">. </w:t>
      </w:r>
      <w:r w:rsidR="00194772">
        <w:t xml:space="preserve">As a summary of our </w:t>
      </w:r>
      <w:proofErr w:type="gramStart"/>
      <w:r w:rsidR="00194772">
        <w:t>paper</w:t>
      </w:r>
      <w:proofErr w:type="gramEnd"/>
      <w:r w:rsidR="00194772">
        <w:t xml:space="preserve"> we propose</w:t>
      </w:r>
      <w:r w:rsidR="00DE5FAA">
        <w:t xml:space="preserve"> to introduce changes to TS 38.101-1 to align NR-U wide-band operation modes with intra-carrier guard band configurations</w:t>
      </w:r>
      <w:r w:rsidR="00FE1A7E">
        <w:t xml:space="preserve">; the corresponding changes can be found in </w:t>
      </w:r>
      <w:r w:rsidR="00FE1A7E">
        <w:fldChar w:fldCharType="begin"/>
      </w:r>
      <w:r w:rsidR="00FE1A7E">
        <w:instrText xml:space="preserve"> REF _Ref61623978 \r \h </w:instrText>
      </w:r>
      <w:r w:rsidR="00FE1A7E">
        <w:fldChar w:fldCharType="separate"/>
      </w:r>
      <w:r w:rsidR="00FE1A7E">
        <w:t>[3]</w:t>
      </w:r>
      <w:r w:rsidR="00FE1A7E">
        <w:fldChar w:fldCharType="end"/>
      </w:r>
      <w:r w:rsidR="00FE1A7E">
        <w:t>.</w:t>
      </w:r>
    </w:p>
    <w:p w14:paraId="1563F766" w14:textId="77777777" w:rsidR="007616C1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7616C1">
        <w:rPr>
          <w:noProof/>
        </w:rPr>
        <w:t>Proposal:</w:t>
      </w:r>
      <w:r w:rsidR="007616C1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7616C1">
        <w:rPr>
          <w:noProof/>
        </w:rPr>
        <w:t>Introduce the corresponding changes to TS 38.101-1 and inform, if needed, RAN WG2 to align TS 38.101-1 and TS 38.331.</w:t>
      </w:r>
    </w:p>
    <w:p w14:paraId="05CC6F0A" w14:textId="3716CE9C" w:rsidR="005E69AE" w:rsidRDefault="0062595A" w:rsidP="009F6A53">
      <w:r>
        <w:rPr>
          <w:b/>
          <w:bCs/>
        </w:rPr>
        <w:fldChar w:fldCharType="end"/>
      </w:r>
    </w:p>
    <w:p w14:paraId="4D133CD8" w14:textId="09FDFF7E" w:rsidR="00276EE4" w:rsidRPr="003A0483" w:rsidRDefault="005E69AE" w:rsidP="0034070F">
      <w:pPr>
        <w:pStyle w:val="Heading1"/>
      </w:pPr>
      <w:r>
        <w:t>4</w:t>
      </w:r>
      <w:r>
        <w:tab/>
        <w:t>References</w:t>
      </w:r>
    </w:p>
    <w:p w14:paraId="02656AEC" w14:textId="308E8ABE" w:rsidR="005E69AE" w:rsidRDefault="003251B9" w:rsidP="00276EE4">
      <w:pPr>
        <w:pStyle w:val="EX"/>
      </w:pPr>
      <w:bookmarkStart w:id="29" w:name="_Ref13820109"/>
      <w:bookmarkStart w:id="30" w:name="_Ref37077689"/>
      <w:bookmarkStart w:id="31" w:name="_Ref40269250"/>
      <w:r w:rsidRPr="003251B9">
        <w:t>RP-1912926</w:t>
      </w:r>
      <w:r w:rsidR="00667164">
        <w:t>, "</w:t>
      </w:r>
      <w:r w:rsidRPr="003251B9">
        <w:t xml:space="preserve">WID on NR-based Access to Unlicensed Spectrum </w:t>
      </w:r>
      <w:r w:rsidR="00667164">
        <w:t xml:space="preserve">", </w:t>
      </w:r>
      <w:bookmarkEnd w:id="29"/>
      <w:bookmarkEnd w:id="30"/>
      <w:r>
        <w:t>Qualcomm Inc.</w:t>
      </w:r>
      <w:bookmarkEnd w:id="31"/>
    </w:p>
    <w:p w14:paraId="5585F3B1" w14:textId="380CF099" w:rsidR="00655891" w:rsidRDefault="00AD5712" w:rsidP="00276EE4">
      <w:pPr>
        <w:pStyle w:val="EX"/>
      </w:pPr>
      <w:bookmarkStart w:id="32" w:name="_Ref47521675"/>
      <w:r w:rsidRPr="00AD5712">
        <w:t>R1-2004965</w:t>
      </w:r>
      <w:r>
        <w:t>, "</w:t>
      </w:r>
      <w:r w:rsidRPr="00AD5712">
        <w:t>LS on UE capability on wideband carrier operation for NR-U</w:t>
      </w:r>
      <w:r>
        <w:t>", RAN WG1</w:t>
      </w:r>
      <w:bookmarkEnd w:id="32"/>
    </w:p>
    <w:p w14:paraId="6376F9F7" w14:textId="4E8CF488" w:rsidR="00DE5FAA" w:rsidRDefault="00DE5FAA" w:rsidP="00276EE4">
      <w:pPr>
        <w:pStyle w:val="EX"/>
      </w:pPr>
      <w:bookmarkStart w:id="33" w:name="_Ref61623978"/>
      <w:r w:rsidRPr="00DE5FAA">
        <w:t>R4-210051</w:t>
      </w:r>
      <w:r w:rsidR="000327B9">
        <w:t>2</w:t>
      </w:r>
      <w:r>
        <w:t>, "</w:t>
      </w:r>
      <w:r w:rsidRPr="00DE5FAA">
        <w:t>Corrections of NR-U wideband operation intra-carrier guard bands</w:t>
      </w:r>
      <w:r>
        <w:t>", Apple Inc.</w:t>
      </w:r>
      <w:bookmarkEnd w:id="33"/>
    </w:p>
    <w:bookmarkEnd w:id="0"/>
    <w:p w14:paraId="2C7BC95E" w14:textId="77777777" w:rsidR="00080512" w:rsidRDefault="00080512"/>
    <w:sectPr w:rsidR="00080512" w:rsidSect="00114E2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E81C1" w14:textId="77777777" w:rsidR="001B308C" w:rsidRDefault="001B308C">
      <w:r>
        <w:separator/>
      </w:r>
    </w:p>
  </w:endnote>
  <w:endnote w:type="continuationSeparator" w:id="0">
    <w:p w14:paraId="2177641D" w14:textId="77777777" w:rsidR="001B308C" w:rsidRDefault="001B3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36E3B" w14:textId="77777777" w:rsidR="001B308C" w:rsidRDefault="001B308C">
      <w:r>
        <w:separator/>
      </w:r>
    </w:p>
  </w:footnote>
  <w:footnote w:type="continuationSeparator" w:id="0">
    <w:p w14:paraId="0319AD60" w14:textId="77777777" w:rsidR="001B308C" w:rsidRDefault="001B3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3D"/>
    <w:rsid w:val="00007D52"/>
    <w:rsid w:val="00031ACB"/>
    <w:rsid w:val="000327B9"/>
    <w:rsid w:val="00033397"/>
    <w:rsid w:val="00040095"/>
    <w:rsid w:val="00051834"/>
    <w:rsid w:val="00054A22"/>
    <w:rsid w:val="00062023"/>
    <w:rsid w:val="000644EB"/>
    <w:rsid w:val="000655A6"/>
    <w:rsid w:val="0007374F"/>
    <w:rsid w:val="000741FE"/>
    <w:rsid w:val="00075997"/>
    <w:rsid w:val="00080512"/>
    <w:rsid w:val="00087C63"/>
    <w:rsid w:val="000946C6"/>
    <w:rsid w:val="000A365D"/>
    <w:rsid w:val="000A6269"/>
    <w:rsid w:val="000A68F3"/>
    <w:rsid w:val="000A7F3D"/>
    <w:rsid w:val="000B1FA3"/>
    <w:rsid w:val="000B3353"/>
    <w:rsid w:val="000C47C3"/>
    <w:rsid w:val="000C7305"/>
    <w:rsid w:val="000D2064"/>
    <w:rsid w:val="000D2998"/>
    <w:rsid w:val="000D58AB"/>
    <w:rsid w:val="000D5C14"/>
    <w:rsid w:val="000E278A"/>
    <w:rsid w:val="000E4B59"/>
    <w:rsid w:val="001018E4"/>
    <w:rsid w:val="00104BC6"/>
    <w:rsid w:val="00112DB5"/>
    <w:rsid w:val="00114E2C"/>
    <w:rsid w:val="001247AA"/>
    <w:rsid w:val="001265D9"/>
    <w:rsid w:val="00126CA9"/>
    <w:rsid w:val="001300D2"/>
    <w:rsid w:val="00132538"/>
    <w:rsid w:val="00133525"/>
    <w:rsid w:val="001357DC"/>
    <w:rsid w:val="001416B7"/>
    <w:rsid w:val="001431B5"/>
    <w:rsid w:val="001462A8"/>
    <w:rsid w:val="00164AF9"/>
    <w:rsid w:val="00165EE6"/>
    <w:rsid w:val="001713A8"/>
    <w:rsid w:val="001729FA"/>
    <w:rsid w:val="00182CE6"/>
    <w:rsid w:val="00194772"/>
    <w:rsid w:val="001A074C"/>
    <w:rsid w:val="001A4C42"/>
    <w:rsid w:val="001B308C"/>
    <w:rsid w:val="001B4D3F"/>
    <w:rsid w:val="001C21C3"/>
    <w:rsid w:val="001D02C2"/>
    <w:rsid w:val="001E4F49"/>
    <w:rsid w:val="001E6EB2"/>
    <w:rsid w:val="001E732B"/>
    <w:rsid w:val="001F0C1D"/>
    <w:rsid w:val="001F1132"/>
    <w:rsid w:val="001F168B"/>
    <w:rsid w:val="001F1EBD"/>
    <w:rsid w:val="00212AB3"/>
    <w:rsid w:val="00212BAE"/>
    <w:rsid w:val="00230DA7"/>
    <w:rsid w:val="00231873"/>
    <w:rsid w:val="002347A2"/>
    <w:rsid w:val="002427D9"/>
    <w:rsid w:val="00247926"/>
    <w:rsid w:val="00250F32"/>
    <w:rsid w:val="0025584B"/>
    <w:rsid w:val="00255BF5"/>
    <w:rsid w:val="002634B7"/>
    <w:rsid w:val="002675F0"/>
    <w:rsid w:val="00276EE4"/>
    <w:rsid w:val="00294E47"/>
    <w:rsid w:val="002A133B"/>
    <w:rsid w:val="002A52AA"/>
    <w:rsid w:val="002A571F"/>
    <w:rsid w:val="002B6339"/>
    <w:rsid w:val="002E00EE"/>
    <w:rsid w:val="002E555B"/>
    <w:rsid w:val="002F340B"/>
    <w:rsid w:val="002F6B48"/>
    <w:rsid w:val="00314FF2"/>
    <w:rsid w:val="003172DC"/>
    <w:rsid w:val="003251B9"/>
    <w:rsid w:val="00330A27"/>
    <w:rsid w:val="00331EE3"/>
    <w:rsid w:val="0034052F"/>
    <w:rsid w:val="0034070F"/>
    <w:rsid w:val="0035462D"/>
    <w:rsid w:val="00355119"/>
    <w:rsid w:val="003735A2"/>
    <w:rsid w:val="003765B8"/>
    <w:rsid w:val="0037777C"/>
    <w:rsid w:val="003A0483"/>
    <w:rsid w:val="003A76CF"/>
    <w:rsid w:val="003B57B3"/>
    <w:rsid w:val="003C3971"/>
    <w:rsid w:val="003E2F3F"/>
    <w:rsid w:val="003E7753"/>
    <w:rsid w:val="00405DE0"/>
    <w:rsid w:val="0040718D"/>
    <w:rsid w:val="00423334"/>
    <w:rsid w:val="00425DC6"/>
    <w:rsid w:val="004345EC"/>
    <w:rsid w:val="00434669"/>
    <w:rsid w:val="00436007"/>
    <w:rsid w:val="00440041"/>
    <w:rsid w:val="004404A5"/>
    <w:rsid w:val="00441776"/>
    <w:rsid w:val="00447857"/>
    <w:rsid w:val="004516C7"/>
    <w:rsid w:val="00470FED"/>
    <w:rsid w:val="00472271"/>
    <w:rsid w:val="004826A9"/>
    <w:rsid w:val="00494877"/>
    <w:rsid w:val="004960AD"/>
    <w:rsid w:val="004B22A4"/>
    <w:rsid w:val="004B3064"/>
    <w:rsid w:val="004B5392"/>
    <w:rsid w:val="004C1601"/>
    <w:rsid w:val="004D3578"/>
    <w:rsid w:val="004E213A"/>
    <w:rsid w:val="004F0988"/>
    <w:rsid w:val="004F15AC"/>
    <w:rsid w:val="004F2142"/>
    <w:rsid w:val="004F3340"/>
    <w:rsid w:val="004F3E3D"/>
    <w:rsid w:val="004F3FC3"/>
    <w:rsid w:val="005013E5"/>
    <w:rsid w:val="00515AE4"/>
    <w:rsid w:val="00522A94"/>
    <w:rsid w:val="0053388B"/>
    <w:rsid w:val="00535773"/>
    <w:rsid w:val="00543E6C"/>
    <w:rsid w:val="005441F6"/>
    <w:rsid w:val="00551363"/>
    <w:rsid w:val="005532C0"/>
    <w:rsid w:val="005619F8"/>
    <w:rsid w:val="0056236F"/>
    <w:rsid w:val="00565087"/>
    <w:rsid w:val="00571C84"/>
    <w:rsid w:val="00572E14"/>
    <w:rsid w:val="00592192"/>
    <w:rsid w:val="005973BE"/>
    <w:rsid w:val="005A093B"/>
    <w:rsid w:val="005A3830"/>
    <w:rsid w:val="005A5986"/>
    <w:rsid w:val="005B0B43"/>
    <w:rsid w:val="005C5495"/>
    <w:rsid w:val="005C63FF"/>
    <w:rsid w:val="005D1F6E"/>
    <w:rsid w:val="005D2E01"/>
    <w:rsid w:val="005D4385"/>
    <w:rsid w:val="005D7526"/>
    <w:rsid w:val="005E587F"/>
    <w:rsid w:val="005E69AE"/>
    <w:rsid w:val="005F529C"/>
    <w:rsid w:val="005F5987"/>
    <w:rsid w:val="00602A59"/>
    <w:rsid w:val="00602AEA"/>
    <w:rsid w:val="00604EFF"/>
    <w:rsid w:val="00607E3C"/>
    <w:rsid w:val="00612B57"/>
    <w:rsid w:val="00614FDF"/>
    <w:rsid w:val="00615F41"/>
    <w:rsid w:val="006232AF"/>
    <w:rsid w:val="00623A42"/>
    <w:rsid w:val="006246A7"/>
    <w:rsid w:val="0062595A"/>
    <w:rsid w:val="0063543D"/>
    <w:rsid w:val="00647114"/>
    <w:rsid w:val="006518DA"/>
    <w:rsid w:val="00654787"/>
    <w:rsid w:val="00655891"/>
    <w:rsid w:val="00663AFB"/>
    <w:rsid w:val="00667164"/>
    <w:rsid w:val="00690481"/>
    <w:rsid w:val="006915D7"/>
    <w:rsid w:val="006A323F"/>
    <w:rsid w:val="006A6BD0"/>
    <w:rsid w:val="006B30D0"/>
    <w:rsid w:val="006C3D95"/>
    <w:rsid w:val="006E3C1C"/>
    <w:rsid w:val="006E3DB1"/>
    <w:rsid w:val="006E5C86"/>
    <w:rsid w:val="006E73A3"/>
    <w:rsid w:val="00706528"/>
    <w:rsid w:val="007071A1"/>
    <w:rsid w:val="0071280F"/>
    <w:rsid w:val="00712A2B"/>
    <w:rsid w:val="00713C44"/>
    <w:rsid w:val="007317A7"/>
    <w:rsid w:val="00734A5B"/>
    <w:rsid w:val="0074026F"/>
    <w:rsid w:val="007429F6"/>
    <w:rsid w:val="00744E76"/>
    <w:rsid w:val="00745D32"/>
    <w:rsid w:val="007469C7"/>
    <w:rsid w:val="00752198"/>
    <w:rsid w:val="00752CCE"/>
    <w:rsid w:val="00753881"/>
    <w:rsid w:val="00756E85"/>
    <w:rsid w:val="007616C1"/>
    <w:rsid w:val="007634A5"/>
    <w:rsid w:val="00774DA4"/>
    <w:rsid w:val="00777DE6"/>
    <w:rsid w:val="00781F0F"/>
    <w:rsid w:val="00782EF3"/>
    <w:rsid w:val="00793DF9"/>
    <w:rsid w:val="00795206"/>
    <w:rsid w:val="007B56DB"/>
    <w:rsid w:val="007B600E"/>
    <w:rsid w:val="007E106F"/>
    <w:rsid w:val="007E778F"/>
    <w:rsid w:val="007F0F4A"/>
    <w:rsid w:val="007F27A5"/>
    <w:rsid w:val="0080104E"/>
    <w:rsid w:val="008028A4"/>
    <w:rsid w:val="00803BF8"/>
    <w:rsid w:val="00815191"/>
    <w:rsid w:val="00816B06"/>
    <w:rsid w:val="00820B25"/>
    <w:rsid w:val="0082139C"/>
    <w:rsid w:val="00830747"/>
    <w:rsid w:val="008330B3"/>
    <w:rsid w:val="00855D88"/>
    <w:rsid w:val="00876725"/>
    <w:rsid w:val="008768CA"/>
    <w:rsid w:val="00887CC4"/>
    <w:rsid w:val="008A00F6"/>
    <w:rsid w:val="008A22DD"/>
    <w:rsid w:val="008B1DED"/>
    <w:rsid w:val="008B5422"/>
    <w:rsid w:val="008C384C"/>
    <w:rsid w:val="008D07EC"/>
    <w:rsid w:val="008D3B0B"/>
    <w:rsid w:val="008D4A90"/>
    <w:rsid w:val="008E1DFC"/>
    <w:rsid w:val="008E3F25"/>
    <w:rsid w:val="008E7986"/>
    <w:rsid w:val="008E7A16"/>
    <w:rsid w:val="0090271F"/>
    <w:rsid w:val="00902E23"/>
    <w:rsid w:val="009114D7"/>
    <w:rsid w:val="0091348E"/>
    <w:rsid w:val="00917CCB"/>
    <w:rsid w:val="00942EC2"/>
    <w:rsid w:val="009767A4"/>
    <w:rsid w:val="00997130"/>
    <w:rsid w:val="00997C58"/>
    <w:rsid w:val="009B0E31"/>
    <w:rsid w:val="009B2322"/>
    <w:rsid w:val="009C0F3D"/>
    <w:rsid w:val="009F0E8D"/>
    <w:rsid w:val="009F37B7"/>
    <w:rsid w:val="009F5E43"/>
    <w:rsid w:val="009F6A53"/>
    <w:rsid w:val="00A10F02"/>
    <w:rsid w:val="00A164B4"/>
    <w:rsid w:val="00A17802"/>
    <w:rsid w:val="00A26956"/>
    <w:rsid w:val="00A41E85"/>
    <w:rsid w:val="00A53724"/>
    <w:rsid w:val="00A67699"/>
    <w:rsid w:val="00A73129"/>
    <w:rsid w:val="00A817A7"/>
    <w:rsid w:val="00A82346"/>
    <w:rsid w:val="00A826A1"/>
    <w:rsid w:val="00A92BA1"/>
    <w:rsid w:val="00AC6BC6"/>
    <w:rsid w:val="00AC6DB6"/>
    <w:rsid w:val="00AD084F"/>
    <w:rsid w:val="00AD5712"/>
    <w:rsid w:val="00AE3797"/>
    <w:rsid w:val="00AE4140"/>
    <w:rsid w:val="00AF5FF7"/>
    <w:rsid w:val="00B0333C"/>
    <w:rsid w:val="00B132B8"/>
    <w:rsid w:val="00B15449"/>
    <w:rsid w:val="00B169CD"/>
    <w:rsid w:val="00B2039B"/>
    <w:rsid w:val="00B242EC"/>
    <w:rsid w:val="00B2481F"/>
    <w:rsid w:val="00B27305"/>
    <w:rsid w:val="00B401C8"/>
    <w:rsid w:val="00B46077"/>
    <w:rsid w:val="00B55C02"/>
    <w:rsid w:val="00B64E70"/>
    <w:rsid w:val="00B76B17"/>
    <w:rsid w:val="00B93086"/>
    <w:rsid w:val="00BA1405"/>
    <w:rsid w:val="00BA19ED"/>
    <w:rsid w:val="00BA300B"/>
    <w:rsid w:val="00BA4B8D"/>
    <w:rsid w:val="00BC0F7D"/>
    <w:rsid w:val="00BC4416"/>
    <w:rsid w:val="00BD401E"/>
    <w:rsid w:val="00BD658E"/>
    <w:rsid w:val="00BE3255"/>
    <w:rsid w:val="00BE414D"/>
    <w:rsid w:val="00BF128E"/>
    <w:rsid w:val="00C0487B"/>
    <w:rsid w:val="00C1496A"/>
    <w:rsid w:val="00C33079"/>
    <w:rsid w:val="00C43826"/>
    <w:rsid w:val="00C45231"/>
    <w:rsid w:val="00C57F61"/>
    <w:rsid w:val="00C65899"/>
    <w:rsid w:val="00C663E3"/>
    <w:rsid w:val="00C724D1"/>
    <w:rsid w:val="00C72678"/>
    <w:rsid w:val="00C72833"/>
    <w:rsid w:val="00C74454"/>
    <w:rsid w:val="00C80F1D"/>
    <w:rsid w:val="00C93F40"/>
    <w:rsid w:val="00CA3D0C"/>
    <w:rsid w:val="00CB76BF"/>
    <w:rsid w:val="00CD1DAA"/>
    <w:rsid w:val="00CF20E3"/>
    <w:rsid w:val="00D14C7B"/>
    <w:rsid w:val="00D309CC"/>
    <w:rsid w:val="00D42704"/>
    <w:rsid w:val="00D46431"/>
    <w:rsid w:val="00D56A52"/>
    <w:rsid w:val="00D57972"/>
    <w:rsid w:val="00D675A9"/>
    <w:rsid w:val="00D738D6"/>
    <w:rsid w:val="00D73F34"/>
    <w:rsid w:val="00D755EB"/>
    <w:rsid w:val="00D87E00"/>
    <w:rsid w:val="00D90D8F"/>
    <w:rsid w:val="00D9134D"/>
    <w:rsid w:val="00D92193"/>
    <w:rsid w:val="00D92ACE"/>
    <w:rsid w:val="00D9381C"/>
    <w:rsid w:val="00DA7A03"/>
    <w:rsid w:val="00DB1818"/>
    <w:rsid w:val="00DB7CB6"/>
    <w:rsid w:val="00DC2F94"/>
    <w:rsid w:val="00DC309B"/>
    <w:rsid w:val="00DC4DA2"/>
    <w:rsid w:val="00DC6353"/>
    <w:rsid w:val="00DD215B"/>
    <w:rsid w:val="00DD275E"/>
    <w:rsid w:val="00DD4C17"/>
    <w:rsid w:val="00DE5FAA"/>
    <w:rsid w:val="00DE7963"/>
    <w:rsid w:val="00DE7EB0"/>
    <w:rsid w:val="00DF2B1F"/>
    <w:rsid w:val="00DF6189"/>
    <w:rsid w:val="00DF61F6"/>
    <w:rsid w:val="00DF62CD"/>
    <w:rsid w:val="00E16509"/>
    <w:rsid w:val="00E275EE"/>
    <w:rsid w:val="00E44582"/>
    <w:rsid w:val="00E477FA"/>
    <w:rsid w:val="00E47D65"/>
    <w:rsid w:val="00E52814"/>
    <w:rsid w:val="00E71789"/>
    <w:rsid w:val="00E72324"/>
    <w:rsid w:val="00E72ABE"/>
    <w:rsid w:val="00E77645"/>
    <w:rsid w:val="00E874B5"/>
    <w:rsid w:val="00EA1F10"/>
    <w:rsid w:val="00EB7A00"/>
    <w:rsid w:val="00EC2046"/>
    <w:rsid w:val="00EC4A25"/>
    <w:rsid w:val="00EE0A7F"/>
    <w:rsid w:val="00EE271A"/>
    <w:rsid w:val="00EE40A1"/>
    <w:rsid w:val="00EE5AA7"/>
    <w:rsid w:val="00EE7E5C"/>
    <w:rsid w:val="00F01FD9"/>
    <w:rsid w:val="00F025A2"/>
    <w:rsid w:val="00F04712"/>
    <w:rsid w:val="00F11A80"/>
    <w:rsid w:val="00F12047"/>
    <w:rsid w:val="00F210B3"/>
    <w:rsid w:val="00F21311"/>
    <w:rsid w:val="00F22EC7"/>
    <w:rsid w:val="00F325C8"/>
    <w:rsid w:val="00F4314B"/>
    <w:rsid w:val="00F62AEB"/>
    <w:rsid w:val="00F63457"/>
    <w:rsid w:val="00F653B8"/>
    <w:rsid w:val="00F70647"/>
    <w:rsid w:val="00F8674C"/>
    <w:rsid w:val="00F907DC"/>
    <w:rsid w:val="00F93F26"/>
    <w:rsid w:val="00FA1266"/>
    <w:rsid w:val="00FA442A"/>
    <w:rsid w:val="00FA63FF"/>
    <w:rsid w:val="00FB4E37"/>
    <w:rsid w:val="00FC1192"/>
    <w:rsid w:val="00FE05D7"/>
    <w:rsid w:val="00FE1A7E"/>
    <w:rsid w:val="00FE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469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469C7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rsid w:val="00816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6B06"/>
  </w:style>
  <w:style w:type="character" w:customStyle="1" w:styleId="CommentTextChar">
    <w:name w:val="Comment Text Char"/>
    <w:basedOn w:val="DefaultParagraphFont"/>
    <w:link w:val="CommentText"/>
    <w:rsid w:val="00816B0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B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16B06"/>
    <w:rPr>
      <w:b/>
      <w:bCs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65478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65478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D930B-B480-BD4B-A165-8FEF52092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110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6298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11</cp:revision>
  <cp:lastPrinted>2019-02-25T11:05:00Z</cp:lastPrinted>
  <dcterms:created xsi:type="dcterms:W3CDTF">2021-01-11T12:49:00Z</dcterms:created>
  <dcterms:modified xsi:type="dcterms:W3CDTF">2021-01-15T15:31:00Z</dcterms:modified>
  <cp:category/>
</cp:coreProperties>
</file>